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2FB7" w14:textId="142BF6AA" w:rsidR="005F2A71" w:rsidRPr="00737948" w:rsidRDefault="005F2A71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50010</w:t>
      </w:r>
    </w:p>
    <w:p w14:paraId="13FD50A1" w14:textId="77777777" w:rsidR="005F2A71" w:rsidRPr="00737948" w:rsidRDefault="005F2A71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4CE8B628" w14:textId="65B09BE6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5F2A71" w:rsidRDefault="006D46D9" w:rsidP="006D46D9">
      <w:pPr>
        <w:rPr>
          <w:rFonts w:cstheme="minorHAnsi"/>
          <w:lang w:val="fr-FR"/>
        </w:rPr>
      </w:pPr>
      <w:r w:rsidRPr="005F2A71">
        <w:rPr>
          <w:rFonts w:cstheme="minorHAnsi"/>
          <w:sz w:val="24"/>
          <w:lang w:val="fr-FR"/>
        </w:rPr>
        <w:t>Contact person:</w:t>
      </w:r>
      <w:r w:rsidRPr="005F2A71">
        <w:rPr>
          <w:rFonts w:cstheme="minorHAnsi"/>
          <w:sz w:val="24"/>
          <w:lang w:val="fr-FR"/>
        </w:rPr>
        <w:tab/>
        <w:t>Matthias Mörbe</w:t>
      </w:r>
      <w:r w:rsidR="002311EE" w:rsidRPr="005F2A71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5F2A71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5F2A71">
        <w:rPr>
          <w:rFonts w:cstheme="minorHAnsi"/>
          <w:sz w:val="24"/>
          <w:lang w:val="fr-FR"/>
        </w:rPr>
        <w:t xml:space="preserve"> </w:t>
      </w:r>
      <w:r w:rsidR="00DC4CC2" w:rsidRPr="005F2A71">
        <w:rPr>
          <w:rFonts w:cstheme="minorHAnsi"/>
          <w:lang w:val="fr-FR"/>
        </w:rPr>
        <w:tab/>
      </w:r>
      <w:r w:rsidR="00DC4CC2" w:rsidRPr="005F2A71">
        <w:rPr>
          <w:rFonts w:cstheme="minorHAnsi"/>
          <w:lang w:val="fr-FR"/>
        </w:rPr>
        <w:tab/>
      </w:r>
      <w:r w:rsidR="00DC4CC2" w:rsidRPr="005F2A71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4E5FC" w14:textId="77777777" w:rsidR="001A17B5" w:rsidRDefault="001A17B5" w:rsidP="006D46D9">
      <w:pPr>
        <w:spacing w:after="0" w:line="240" w:lineRule="auto"/>
      </w:pPr>
      <w:r>
        <w:separator/>
      </w:r>
    </w:p>
  </w:endnote>
  <w:endnote w:type="continuationSeparator" w:id="0">
    <w:p w14:paraId="15110786" w14:textId="77777777" w:rsidR="001A17B5" w:rsidRDefault="001A17B5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A5C6D" w14:textId="77777777" w:rsidR="001A17B5" w:rsidRDefault="001A17B5" w:rsidP="006D46D9">
      <w:pPr>
        <w:spacing w:after="0" w:line="240" w:lineRule="auto"/>
      </w:pPr>
      <w:r>
        <w:separator/>
      </w:r>
    </w:p>
  </w:footnote>
  <w:footnote w:type="continuationSeparator" w:id="0">
    <w:p w14:paraId="4F0E12CD" w14:textId="77777777" w:rsidR="001A17B5" w:rsidRDefault="001A17B5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279DC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641B0"/>
    <w:rsid w:val="00166AC2"/>
    <w:rsid w:val="001A17B5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08BD"/>
    <w:rsid w:val="003237FA"/>
    <w:rsid w:val="00327B68"/>
    <w:rsid w:val="00337F8D"/>
    <w:rsid w:val="003472D4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2A71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3AE3"/>
    <w:rsid w:val="00B108F5"/>
    <w:rsid w:val="00B46A81"/>
    <w:rsid w:val="00B577DB"/>
    <w:rsid w:val="00B72A2C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Maurice Pope</cp:lastModifiedBy>
  <cp:revision>3</cp:revision>
  <dcterms:created xsi:type="dcterms:W3CDTF">2025-02-05T14:15:00Z</dcterms:created>
  <dcterms:modified xsi:type="dcterms:W3CDTF">2025-02-14T10:36:00Z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